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A2" w:rsidRDefault="006073A2" w:rsidP="006073A2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b/>
          <w:sz w:val="18"/>
          <w:szCs w:val="18"/>
        </w:rPr>
        <w:tab/>
        <w:t>Вариант 7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36"/>
        <w:gridCol w:w="3737"/>
      </w:tblGrid>
      <w:tr w:rsidR="006073A2" w:rsidRPr="006039CF" w:rsidTr="00DF48DD">
        <w:tc>
          <w:tcPr>
            <w:tcW w:w="7501" w:type="dxa"/>
            <w:gridSpan w:val="2"/>
          </w:tcPr>
          <w:p w:rsidR="006073A2" w:rsidRPr="006039CF" w:rsidRDefault="006A3467" w:rsidP="00DF48DD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156" editas="canvas" style="position:absolute;left:0;text-align:left;margin-left:-.9pt;margin-top:15.5pt;width:148.5pt;height:91.3pt;z-index:251691008" coordorigin="6627,5228" coordsize="2595,1587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157" type="#_x0000_t75" style="position:absolute;left:6627;top:5228;width:2595;height:1587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158" type="#_x0000_t202" style="position:absolute;left:7204;top:5228;width:161;height:200" stroked="f">
                    <v:textbox style="mso-next-textbox:#_x0000_s11158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59" type="#_x0000_t202" style="position:absolute;left:8298;top:6265;width:161;height:199" stroked="f">
                    <v:textbox style="mso-next-textbox:#_x0000_s11159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60" type="#_x0000_t202" style="position:absolute;left:7488;top:6615;width:162;height:200" stroked="f">
                    <v:textbox style="mso-next-textbox:#_x0000_s11160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61" type="#_x0000_t202" style="position:absolute;left:6688;top:6025;width:161;height:200" stroked="f">
                    <v:textbox style="mso-next-textbox:#_x0000_s11161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62" type="#_x0000_t202" style="position:absolute;left:8992;top:6334;width:162;height:200" stroked="f">
                    <v:textbox style="mso-next-textbox:#_x0000_s11162;mso-fit-shape-to-text:t" inset="0,0,0,0">
                      <w:txbxContent>
                        <w:p w:rsidR="006073A2" w:rsidRPr="009A2954" w:rsidRDefault="006073A2" w:rsidP="006073A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163" type="#_x0000_t32" style="position:absolute;left:8423;top:6245;width:711;height:361;flip:x y" o:connectortype="straight">
                    <v:stroke dashstyle="dash"/>
                  </v:shape>
                  <v:shape id="_x0000_s11164" type="#_x0000_t32" style="position:absolute;left:7488;top:6604;width:1646;height:1;flip:x y" o:connectortype="straight" strokeweight="1pt"/>
                  <v:shape id="_x0000_s11165" type="#_x0000_t32" style="position:absolute;left:6776;top:6245;width:1647;height:1;flip:x y" o:connectortype="straight">
                    <v:stroke dashstyle="dash"/>
                  </v:shape>
                  <v:shape id="_x0000_s11166" type="#_x0000_t32" style="position:absolute;left:6776;top:6246;width:712;height:361;flip:x y" o:connectortype="straight" strokeweight="1pt"/>
                  <v:shape id="_x0000_s11167" type="#_x0000_t32" style="position:absolute;left:7463;top:5264;width:8;height:1337;flip:x y" o:connectortype="straight" strokeweight="1.25pt"/>
                  <v:shape id="_x0000_s11168" type="#_x0000_t32" style="position:absolute;left:7467;top:5262;width:1667;height:1343" o:connectortype="straight" strokeweight="1pt"/>
                  <v:shape id="_x0000_s11169" type="#_x0000_t32" style="position:absolute;left:6776;top:5267;width:682;height:979;flip:x" o:connectortype="straight" strokeweight="1pt"/>
                  <v:shape id="_x0000_s11170" style="position:absolute;left:7383;top:6477;width:70;height:86" coordsize="71,88" path="m71,33l,,,88e" filled="f">
                    <v:path arrowok="t"/>
                  </v:shape>
                  <v:shape id="_x0000_s11171" style="position:absolute;left:7470;top:6513;width:97;height:92" coordsize="98,93" path="m,l98,r,93e" filled="f">
                    <v:path arrowok="t"/>
                  </v:shape>
                  <v:shape id="_x0000_s11172" type="#_x0000_t32" style="position:absolute;left:7464;top:5272;width:954;height:969" o:connectortype="straight">
                    <v:stroke dashstyle="dash"/>
                  </v:shape>
                  <w10:wrap type="square"/>
                </v:group>
              </w:pict>
            </w:r>
            <w:r w:rsidR="006073A2" w:rsidRPr="006039CF">
              <w:rPr>
                <w:sz w:val="18"/>
                <w:szCs w:val="18"/>
              </w:rPr>
              <w:t xml:space="preserve">Дано: </w:t>
            </w:r>
            <w:r w:rsidR="00B23E67" w:rsidRPr="006039CF">
              <w:rPr>
                <w:position w:val="-10"/>
                <w:sz w:val="18"/>
                <w:szCs w:val="18"/>
              </w:rPr>
              <w:object w:dxaOrig="1020" w:dyaOrig="300">
                <v:shape id="_x0000_i1027" type="#_x0000_t75" style="width:50.25pt;height:15pt" o:ole="">
                  <v:imagedata r:id="rId7" o:title=""/>
                </v:shape>
                <o:OLEObject Type="Embed" ProgID="Equation.3" ShapeID="_x0000_i1027" DrawAspect="Content" ObjectID="_1416889647" r:id="rId8"/>
              </w:object>
            </w:r>
            <w:r w:rsidR="006073A2" w:rsidRPr="006039CF">
              <w:rPr>
                <w:sz w:val="18"/>
                <w:szCs w:val="18"/>
              </w:rPr>
              <w:t xml:space="preserve">, </w:t>
            </w:r>
            <w:r w:rsidR="006073A2" w:rsidRPr="006039CF">
              <w:rPr>
                <w:i/>
                <w:sz w:val="18"/>
                <w:szCs w:val="18"/>
                <w:lang w:val="en-US"/>
              </w:rPr>
              <w:t>ABCD</w:t>
            </w:r>
            <w:r w:rsidR="006073A2"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6073A2" w:rsidRPr="006039CF" w:rsidTr="0041244C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A60194" w:rsidRDefault="006073A2" w:rsidP="00DF48DD">
                  <w:pPr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AB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6073A2" w:rsidRPr="006039CF" w:rsidTr="0041244C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6073A2" w:rsidRPr="006039CF" w:rsidRDefault="006073A2" w:rsidP="00DF48DD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6073A2" w:rsidRPr="006039CF" w:rsidRDefault="006073A2" w:rsidP="00DF48DD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6073A2" w:rsidRPr="006039CF" w:rsidRDefault="006073A2" w:rsidP="00DF48D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6073A2" w:rsidRPr="006039CF" w:rsidTr="00DF48DD">
        <w:trPr>
          <w:trHeight w:val="2600"/>
        </w:trPr>
        <w:tc>
          <w:tcPr>
            <w:tcW w:w="3750" w:type="dxa"/>
          </w:tcPr>
          <w:p w:rsidR="006073A2" w:rsidRPr="006039CF" w:rsidRDefault="006073A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="00B23E67" w:rsidRPr="006039CF">
              <w:rPr>
                <w:position w:val="-10"/>
                <w:sz w:val="18"/>
                <w:szCs w:val="18"/>
              </w:rPr>
              <w:object w:dxaOrig="1020" w:dyaOrig="300">
                <v:shape id="_x0000_i1028" type="#_x0000_t75" style="width:50.25pt;height:15pt" o:ole="">
                  <v:imagedata r:id="rId9" o:title=""/>
                </v:shape>
                <o:OLEObject Type="Embed" ProgID="Equation.3" ShapeID="_x0000_i1028" DrawAspect="Content" ObjectID="_1416889648" r:id="rId10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29" type="#_x0000_t75" style="width:28.5pt;height:12.75pt" o:ole="">
                  <v:imagedata r:id="rId11" o:title=""/>
                </v:shape>
                <o:OLEObject Type="Embed" ProgID="Equation.3" ShapeID="_x0000_i1029" DrawAspect="Content" ObjectID="_1416889649" r:id="rId12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="002650F2" w:rsidRPr="005403A7">
              <w:rPr>
                <w:position w:val="-10"/>
                <w:sz w:val="18"/>
                <w:szCs w:val="18"/>
              </w:rPr>
              <w:object w:dxaOrig="840" w:dyaOrig="279">
                <v:shape id="_x0000_i1030" type="#_x0000_t75" style="width:42pt;height:13.5pt" o:ole="">
                  <v:imagedata r:id="rId13" o:title=""/>
                </v:shape>
                <o:OLEObject Type="Embed" ProgID="Equation.3" ShapeID="_x0000_i1030" DrawAspect="Content" ObjectID="_1416889650" r:id="rId14"/>
              </w:object>
            </w:r>
            <w:r w:rsidRPr="006039CF">
              <w:rPr>
                <w:sz w:val="18"/>
                <w:szCs w:val="18"/>
              </w:rPr>
              <w:t xml:space="preserve">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31" type="#_x0000_t75" style="width:24pt;height:12pt" o:ole="">
                  <v:imagedata r:id="rId15" o:title=""/>
                </v:shape>
                <o:OLEObject Type="Embed" ProgID="Equation.3" ShapeID="_x0000_i1031" DrawAspect="Content" ObjectID="_1416889651" r:id="rId16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="002650F2" w:rsidRPr="006039CF">
              <w:rPr>
                <w:position w:val="-4"/>
                <w:sz w:val="18"/>
                <w:szCs w:val="18"/>
              </w:rPr>
              <w:object w:dxaOrig="440" w:dyaOrig="220">
                <v:shape id="_x0000_i1032" type="#_x0000_t75" style="width:21.75pt;height:11.25pt" o:ole="">
                  <v:imagedata r:id="rId17" o:title=""/>
                </v:shape>
                <o:OLEObject Type="Embed" ProgID="Equation.3" ShapeID="_x0000_i1032" DrawAspect="Content" ObjectID="_1416889652" r:id="rId18"/>
              </w:object>
            </w:r>
          </w:p>
          <w:p w:rsidR="006073A2" w:rsidRPr="006039CF" w:rsidRDefault="006A3467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41" editas="canvas" style="width:154.9pt;height:84.9pt;mso-position-horizontal-relative:char;mso-position-vertical-relative:line" coordorigin="6357,5193" coordsize="3062,1668">
                  <o:lock v:ext="edit" aspectratio="t"/>
                  <v:shape id="_x0000_s11142" type="#_x0000_t75" style="position:absolute;left:6357;top:5193;width:3062;height:1668" o:preferrelative="f">
                    <v:fill o:detectmouseclick="t"/>
                    <v:path o:extrusionok="t" o:connecttype="none"/>
                    <o:lock v:ext="edit" text="t"/>
                  </v:shape>
                  <v:shape id="_x0000_s11143" type="#_x0000_t202" style="position:absolute;left:7253;top:5193;width:162;height:203" stroked="f">
                    <v:textbox style="mso-next-textbox:#_x0000_s11143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44" type="#_x0000_t202" style="position:absolute;left:8439;top:6656;width:160;height:205" stroked="f">
                    <v:textbox style="mso-next-textbox:#_x0000_s11144;mso-fit-shape-to-text:t" inset="0,0,0,0">
                      <w:txbxContent>
                        <w:p w:rsidR="006073A2" w:rsidRPr="00FB725E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45" type="#_x0000_t202" style="position:absolute;left:7272;top:5991;width:162;height:203" stroked="f">
                    <v:textbox style="mso-next-textbox:#_x0000_s11145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46" type="#_x0000_t32" style="position:absolute;left:6577;top:6685;width:1782;height:1" o:connectortype="straight"/>
                  <v:shape id="_x0000_s11147" type="#_x0000_t32" style="position:absolute;left:8359;top:6196;width:856;height:491;flip:y" o:connectortype="straight" strokecolor="black [3213]"/>
                  <v:shape id="_x0000_s11148" type="#_x0000_t32" style="position:absolute;left:6577;top:6195;width:857;height:491;flip:y" o:connectortype="straight" strokecolor="black [3213]">
                    <v:stroke dashstyle="dash"/>
                  </v:shape>
                  <v:shape id="_x0000_s11149" type="#_x0000_t32" style="position:absolute;left:7434;top:6194;width:1781;height:1" o:connectortype="straight">
                    <v:stroke dashstyle="dash"/>
                  </v:shape>
                  <v:shape id="_x0000_s11150" type="#_x0000_t202" style="position:absolute;left:6402;top:6462;width:161;height:203" stroked="f">
                    <v:textbox style="mso-next-textbox:#_x0000_s11150;mso-fit-shape-to-text:t" inset="0,0,0,0">
                      <w:txbxContent>
                        <w:p w:rsidR="006073A2" w:rsidRPr="00C91A5A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51" type="#_x0000_t32" style="position:absolute;left:7426;top:5228;width:933;height:1463" o:connectortype="straight"/>
                  <v:shape id="_x0000_s11152" type="#_x0000_t32" style="position:absolute;left:7430;top:5244;width:4;height:950" o:connectortype="straight">
                    <v:stroke dashstyle="dash"/>
                  </v:shape>
                  <v:shape id="_x0000_s11153" type="#_x0000_t202" style="position:absolute;left:9215;top:5955;width:162;height:204" stroked="f">
                    <v:textbox style="mso-next-textbox:#_x0000_s11153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54" type="#_x0000_t32" style="position:absolute;left:7426;top:5233;width:1790;height:961" o:connectortype="straight"/>
                  <v:shape id="_x0000_s11155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6073A2" w:rsidRPr="006039CF" w:rsidRDefault="006073A2" w:rsidP="00DF4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Дано:</w:t>
            </w:r>
            <w:r w:rsidR="002650F2" w:rsidRPr="006039CF">
              <w:rPr>
                <w:position w:val="-10"/>
                <w:sz w:val="18"/>
                <w:szCs w:val="18"/>
              </w:rPr>
              <w:object w:dxaOrig="1080" w:dyaOrig="300">
                <v:shape id="_x0000_i1033" type="#_x0000_t75" style="width:53.25pt;height:15pt" o:ole="">
                  <v:imagedata r:id="rId19" o:title=""/>
                </v:shape>
                <o:OLEObject Type="Embed" ProgID="Equation.3" ShapeID="_x0000_i1033" DrawAspect="Content" ObjectID="_1416889653" r:id="rId20"/>
              </w:objec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34" type="#_x0000_t75" style="width:28.5pt;height:12.75pt" o:ole="">
                  <v:imagedata r:id="rId11" o:title=""/>
                </v:shape>
                <o:OLEObject Type="Embed" ProgID="Equation.3" ShapeID="_x0000_i1034" DrawAspect="Content" ObjectID="_1416889654" r:id="rId21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35" type="#_x0000_t75" style="width:42pt;height:13.5pt" o:ole="">
                  <v:imagedata r:id="rId22" o:title=""/>
                </v:shape>
                <o:OLEObject Type="Embed" ProgID="Equation.3" ShapeID="_x0000_i1035" DrawAspect="Content" ObjectID="_1416889655" r:id="rId23"/>
              </w:object>
            </w:r>
            <w:r w:rsidRPr="006039CF">
              <w:rPr>
                <w:sz w:val="18"/>
                <w:szCs w:val="18"/>
              </w:rPr>
              <w:t xml:space="preserve">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36" type="#_x0000_t75" style="width:24pt;height:12pt" o:ole="">
                  <v:imagedata r:id="rId15" o:title=""/>
                </v:shape>
                <o:OLEObject Type="Embed" ProgID="Equation.3" ShapeID="_x0000_i1036" DrawAspect="Content" ObjectID="_1416889656" r:id="rId24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="0041244C" w:rsidRPr="002650F2">
              <w:rPr>
                <w:position w:val="-6"/>
                <w:sz w:val="18"/>
                <w:szCs w:val="18"/>
              </w:rPr>
              <w:object w:dxaOrig="440" w:dyaOrig="240">
                <v:shape id="_x0000_i1037" type="#_x0000_t75" style="width:21.75pt;height:12pt" o:ole="">
                  <v:imagedata r:id="rId25" o:title=""/>
                </v:shape>
                <o:OLEObject Type="Embed" ProgID="Equation.3" ShapeID="_x0000_i1037" DrawAspect="Content" ObjectID="_1416889657" r:id="rId26"/>
              </w:object>
            </w:r>
          </w:p>
          <w:p w:rsidR="006073A2" w:rsidRPr="006039CF" w:rsidRDefault="006A3467" w:rsidP="00DF4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126" editas="canvas" style="width:154.9pt;height:87.8pt;mso-position-horizontal-relative:char;mso-position-vertical-relative:line" coordorigin="6357,5193" coordsize="3062,1725">
                  <o:lock v:ext="edit" aspectratio="t"/>
                  <v:shape id="_x0000_s11127" type="#_x0000_t75" style="position:absolute;left:6357;top:5193;width:3062;height:1725" o:preferrelative="f">
                    <v:fill o:detectmouseclick="t"/>
                    <v:path o:extrusionok="t" o:connecttype="none"/>
                    <o:lock v:ext="edit" text="t"/>
                  </v:shape>
                  <v:shape id="_x0000_s11128" type="#_x0000_t202" style="position:absolute;left:7253;top:5193;width:162;height:203" stroked="f">
                    <v:textbox style="mso-next-textbox:#_x0000_s11128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129" type="#_x0000_t202" style="position:absolute;left:8439;top:6656;width:160;height:205" stroked="f">
                    <v:textbox style="mso-next-textbox:#_x0000_s11129;mso-fit-shape-to-text:t" inset="0,0,0,0">
                      <w:txbxContent>
                        <w:p w:rsidR="006073A2" w:rsidRPr="00FB725E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130" type="#_x0000_t202" style="position:absolute;left:7272;top:5991;width:162;height:203" stroked="f">
                    <v:textbox style="mso-next-textbox:#_x0000_s11130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131" type="#_x0000_t32" style="position:absolute;left:6577;top:6685;width:1782;height:1" o:connectortype="straight"/>
                  <v:shape id="_x0000_s11132" type="#_x0000_t32" style="position:absolute;left:8359;top:6196;width:856;height:491;flip:y" o:connectortype="straight" strokecolor="black [3213]"/>
                  <v:shape id="_x0000_s11133" type="#_x0000_t32" style="position:absolute;left:6577;top:6195;width:857;height:491;flip:y" o:connectortype="straight" strokecolor="black [3213]">
                    <v:stroke dashstyle="dash"/>
                  </v:shape>
                  <v:shape id="_x0000_s11134" type="#_x0000_t32" style="position:absolute;left:7434;top:6194;width:1781;height:1" o:connectortype="straight">
                    <v:stroke dashstyle="dash"/>
                  </v:shape>
                  <v:shape id="_x0000_s11135" type="#_x0000_t202" style="position:absolute;left:6402;top:6462;width:161;height:203" stroked="f">
                    <v:textbox style="mso-next-textbox:#_x0000_s11135;mso-fit-shape-to-text:t" inset="0,0,0,0">
                      <w:txbxContent>
                        <w:p w:rsidR="006073A2" w:rsidRPr="00C91A5A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136" type="#_x0000_t32" style="position:absolute;left:7426;top:5228;width:933;height:1463" o:connectortype="straight"/>
                  <v:shape id="_x0000_s11137" type="#_x0000_t32" style="position:absolute;left:7430;top:5244;width:4;height:950" o:connectortype="straight">
                    <v:stroke dashstyle="dash"/>
                  </v:shape>
                  <v:shape id="_x0000_s11138" type="#_x0000_t202" style="position:absolute;left:9215;top:5955;width:162;height:204" stroked="f">
                    <v:textbox style="mso-next-textbox:#_x0000_s11138;mso-fit-shape-to-text:t" inset="0,0,0,0">
                      <w:txbxContent>
                        <w:p w:rsidR="006073A2" w:rsidRPr="00287D02" w:rsidRDefault="006073A2" w:rsidP="006073A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139" type="#_x0000_t32" style="position:absolute;left:7426;top:5233;width:1790;height:961" o:connectortype="straight"/>
                  <v:shape id="_x0000_s11140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</w:tr>
    </w:tbl>
    <w:p w:rsidR="006039CF" w:rsidRDefault="006039CF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73A2" w:rsidRDefault="006073A2" w:rsidP="006039CF">
      <w:pPr>
        <w:rPr>
          <w:b/>
          <w:sz w:val="8"/>
          <w:szCs w:val="8"/>
        </w:rPr>
      </w:pPr>
    </w:p>
    <w:p w:rsidR="006039CF" w:rsidRDefault="006039CF" w:rsidP="006039CF">
      <w:pPr>
        <w:rPr>
          <w:b/>
          <w:sz w:val="8"/>
          <w:szCs w:val="8"/>
        </w:rPr>
      </w:pPr>
    </w:p>
    <w:p w:rsidR="00DB0A22" w:rsidRDefault="00DB0A22" w:rsidP="00DB0A22">
      <w:pPr>
        <w:spacing w:after="60"/>
        <w:rPr>
          <w:sz w:val="16"/>
          <w:szCs w:val="16"/>
        </w:rPr>
      </w:pPr>
      <w:r w:rsidRPr="006039CF">
        <w:rPr>
          <w:b/>
          <w:sz w:val="18"/>
          <w:szCs w:val="18"/>
        </w:rPr>
        <w:t>Двугранный угол</w:t>
      </w:r>
      <w:r>
        <w:rPr>
          <w:b/>
          <w:sz w:val="18"/>
          <w:szCs w:val="18"/>
        </w:rPr>
        <w:tab/>
        <w:t>Вариант 7</w:t>
      </w:r>
      <w:r>
        <w:rPr>
          <w:b/>
          <w:sz w:val="18"/>
          <w:szCs w:val="18"/>
        </w:rPr>
        <w:tab/>
      </w:r>
      <w:r w:rsidRPr="006039CF">
        <w:rPr>
          <w:sz w:val="16"/>
          <w:szCs w:val="16"/>
        </w:rPr>
        <w:t>Фамилия</w:t>
      </w:r>
    </w:p>
    <w:tbl>
      <w:tblPr>
        <w:tblStyle w:val="a5"/>
        <w:tblW w:w="0" w:type="auto"/>
        <w:tblLook w:val="04A0"/>
      </w:tblPr>
      <w:tblGrid>
        <w:gridCol w:w="3736"/>
        <w:gridCol w:w="3737"/>
      </w:tblGrid>
      <w:tr w:rsidR="00DB0A22" w:rsidRPr="006039CF" w:rsidTr="00511F86">
        <w:tc>
          <w:tcPr>
            <w:tcW w:w="7501" w:type="dxa"/>
            <w:gridSpan w:val="2"/>
          </w:tcPr>
          <w:p w:rsidR="00DB0A22" w:rsidRPr="006039CF" w:rsidRDefault="00DB0A22" w:rsidP="00DB0A22">
            <w:pPr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group id="_x0000_s11247" editas="canvas" style="position:absolute;left:0;text-align:left;margin-left:-.9pt;margin-top:15.5pt;width:148.5pt;height:91.3pt;z-index:251693056" coordorigin="6627,5228" coordsize="2595,1587">
                  <o:lock v:ext="edit" aspectratio="t"/>
                  <v:shape id="_x0000_s11248" type="#_x0000_t75" style="position:absolute;left:6627;top:5228;width:2595;height:1587" o:preferrelative="f">
                    <v:fill o:detectmouseclick="t"/>
                    <v:path o:extrusionok="t" o:connecttype="none"/>
                    <o:lock v:ext="edit" text="t"/>
                  </v:shape>
                  <v:shape id="_x0000_s11249" type="#_x0000_t202" style="position:absolute;left:7204;top:5228;width:161;height:200" stroked="f">
                    <v:textbox style="mso-next-textbox:#_x0000_s11249;mso-fit-shape-to-text:t" inset="0,0,0,0">
                      <w:txbxContent>
                        <w:p w:rsidR="00DB0A22" w:rsidRPr="009A2954" w:rsidRDefault="00DB0A22" w:rsidP="00DB0A22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50" type="#_x0000_t202" style="position:absolute;left:8298;top:6265;width:161;height:199" stroked="f">
                    <v:textbox style="mso-next-textbox:#_x0000_s11250;mso-fit-shape-to-text:t" inset="0,0,0,0">
                      <w:txbxContent>
                        <w:p w:rsidR="00DB0A22" w:rsidRPr="009A2954" w:rsidRDefault="00DB0A22" w:rsidP="00DB0A2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51" type="#_x0000_t202" style="position:absolute;left:7488;top:6615;width:162;height:200" stroked="f">
                    <v:textbox style="mso-next-textbox:#_x0000_s11251;mso-fit-shape-to-text:t" inset="0,0,0,0">
                      <w:txbxContent>
                        <w:p w:rsidR="00DB0A22" w:rsidRPr="009A2954" w:rsidRDefault="00DB0A22" w:rsidP="00DB0A2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52" type="#_x0000_t202" style="position:absolute;left:6688;top:6025;width:161;height:200" stroked="f">
                    <v:textbox style="mso-next-textbox:#_x0000_s11252;mso-fit-shape-to-text:t" inset="0,0,0,0">
                      <w:txbxContent>
                        <w:p w:rsidR="00DB0A22" w:rsidRPr="009A2954" w:rsidRDefault="00DB0A22" w:rsidP="00DB0A2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253" type="#_x0000_t202" style="position:absolute;left:8992;top:6334;width:162;height:200" stroked="f">
                    <v:textbox style="mso-next-textbox:#_x0000_s11253;mso-fit-shape-to-text:t" inset="0,0,0,0">
                      <w:txbxContent>
                        <w:p w:rsidR="00DB0A22" w:rsidRPr="009A2954" w:rsidRDefault="00DB0A22" w:rsidP="00DB0A22">
                          <w:pPr>
                            <w:rPr>
                              <w:sz w:val="20"/>
                              <w:szCs w:val="18"/>
                              <w:lang w:val="en-US"/>
                            </w:rPr>
                          </w:pPr>
                          <w:r w:rsidRPr="009A2954">
                            <w:rPr>
                              <w:sz w:val="20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54" type="#_x0000_t32" style="position:absolute;left:8423;top:6245;width:711;height:361;flip:x y" o:connectortype="straight">
                    <v:stroke dashstyle="dash"/>
                  </v:shape>
                  <v:shape id="_x0000_s11255" type="#_x0000_t32" style="position:absolute;left:7488;top:6604;width:1646;height:1;flip:x y" o:connectortype="straight" strokeweight="1pt"/>
                  <v:shape id="_x0000_s11256" type="#_x0000_t32" style="position:absolute;left:6776;top:6245;width:1647;height:1;flip:x y" o:connectortype="straight">
                    <v:stroke dashstyle="dash"/>
                  </v:shape>
                  <v:shape id="_x0000_s11257" type="#_x0000_t32" style="position:absolute;left:6776;top:6246;width:712;height:361;flip:x y" o:connectortype="straight" strokeweight="1pt"/>
                  <v:shape id="_x0000_s11258" type="#_x0000_t32" style="position:absolute;left:7463;top:5264;width:8;height:1337;flip:x y" o:connectortype="straight" strokeweight="1.25pt"/>
                  <v:shape id="_x0000_s11259" type="#_x0000_t32" style="position:absolute;left:7467;top:5262;width:1667;height:1343" o:connectortype="straight" strokeweight="1pt"/>
                  <v:shape id="_x0000_s11260" type="#_x0000_t32" style="position:absolute;left:6776;top:5267;width:682;height:979;flip:x" o:connectortype="straight" strokeweight="1pt"/>
                  <v:shape id="_x0000_s11261" style="position:absolute;left:7383;top:6477;width:70;height:86" coordsize="71,88" path="m71,33l,,,88e" filled="f">
                    <v:path arrowok="t"/>
                  </v:shape>
                  <v:shape id="_x0000_s11262" style="position:absolute;left:7470;top:6513;width:97;height:92" coordsize="98,93" path="m,l98,r,93e" filled="f">
                    <v:path arrowok="t"/>
                  </v:shape>
                  <v:shape id="_x0000_s11263" type="#_x0000_t32" style="position:absolute;left:7464;top:5272;width:954;height:969" o:connectortype="straight">
                    <v:stroke dashstyle="dash"/>
                  </v:shape>
                  <w10:wrap type="square"/>
                </v:group>
              </w:pic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020" w:dyaOrig="300">
                <v:shape id="_x0000_i1040" type="#_x0000_t75" style="width:50.25pt;height:15pt" o:ole="">
                  <v:imagedata r:id="rId7" o:title=""/>
                </v:shape>
                <o:OLEObject Type="Embed" ProgID="Equation.3" ShapeID="_x0000_i1040" DrawAspect="Content" ObjectID="_1416889658" r:id="rId27"/>
              </w:object>
            </w:r>
            <w:r w:rsidRPr="006039CF">
              <w:rPr>
                <w:sz w:val="18"/>
                <w:szCs w:val="18"/>
              </w:rPr>
              <w:t xml:space="preserve">, </w:t>
            </w:r>
            <w:r w:rsidRPr="006039CF">
              <w:rPr>
                <w:i/>
                <w:sz w:val="18"/>
                <w:szCs w:val="18"/>
                <w:lang w:val="en-US"/>
              </w:rPr>
              <w:t>ABCD</w:t>
            </w:r>
            <w:r w:rsidRPr="006039CF">
              <w:rPr>
                <w:sz w:val="18"/>
                <w:szCs w:val="18"/>
              </w:rPr>
              <w:t xml:space="preserve"> прямоугольник. Укажите линейные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77"/>
              <w:gridCol w:w="2236"/>
            </w:tblGrid>
            <w:tr w:rsidR="00DB0A22" w:rsidRPr="006039CF" w:rsidTr="00511F86">
              <w:trPr>
                <w:trHeight w:val="284"/>
                <w:jc w:val="right"/>
              </w:trPr>
              <w:tc>
                <w:tcPr>
                  <w:tcW w:w="1677" w:type="dxa"/>
                  <w:vAlign w:val="center"/>
                </w:tcPr>
                <w:p w:rsidR="00DB0A22" w:rsidRPr="006039CF" w:rsidRDefault="00DB0A22" w:rsidP="00511F86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Двугранный 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DB0A22" w:rsidRPr="006039CF" w:rsidRDefault="00DB0A22" w:rsidP="00511F86">
                  <w:pPr>
                    <w:jc w:val="center"/>
                    <w:rPr>
                      <w:sz w:val="18"/>
                      <w:szCs w:val="18"/>
                    </w:rPr>
                  </w:pPr>
                  <w:r w:rsidRPr="006039CF">
                    <w:rPr>
                      <w:sz w:val="18"/>
                      <w:szCs w:val="18"/>
                    </w:rPr>
                    <w:t>Линейный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6039CF">
                    <w:rPr>
                      <w:sz w:val="18"/>
                      <w:szCs w:val="18"/>
                    </w:rPr>
                    <w:t>угол</w:t>
                  </w:r>
                </w:p>
              </w:tc>
            </w:tr>
            <w:tr w:rsidR="00DB0A22" w:rsidRPr="006039CF" w:rsidTr="00511F86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DB0A22" w:rsidRPr="006039CF" w:rsidRDefault="00DB0A22" w:rsidP="00511F86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CD</w:t>
                  </w:r>
                  <w:r>
                    <w:rPr>
                      <w:i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236" w:type="dxa"/>
                  <w:vAlign w:val="center"/>
                </w:tcPr>
                <w:p w:rsidR="00DB0A22" w:rsidRPr="006039CF" w:rsidRDefault="00DB0A22" w:rsidP="00511F8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DB0A22" w:rsidRPr="006039CF" w:rsidTr="00511F86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DB0A22" w:rsidRPr="006039CF" w:rsidRDefault="00DB0A22" w:rsidP="00511F86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DAB</w:t>
                  </w:r>
                </w:p>
              </w:tc>
              <w:tc>
                <w:tcPr>
                  <w:tcW w:w="2236" w:type="dxa"/>
                  <w:vAlign w:val="center"/>
                </w:tcPr>
                <w:p w:rsidR="00DB0A22" w:rsidRPr="006039CF" w:rsidRDefault="00DB0A22" w:rsidP="00511F8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DB0A22" w:rsidRPr="006039CF" w:rsidTr="00511F86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DB0A22" w:rsidRPr="00A60194" w:rsidRDefault="00DB0A22" w:rsidP="00511F86">
                  <w:pPr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AB</w:t>
                  </w:r>
                  <w:r w:rsidRPr="006039CF">
                    <w:rPr>
                      <w:i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i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236" w:type="dxa"/>
                  <w:vAlign w:val="center"/>
                </w:tcPr>
                <w:p w:rsidR="00DB0A22" w:rsidRPr="006039CF" w:rsidRDefault="00DB0A22" w:rsidP="00511F8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DB0A22" w:rsidRPr="006039CF" w:rsidTr="00511F86">
              <w:trPr>
                <w:trHeight w:val="340"/>
                <w:jc w:val="right"/>
              </w:trPr>
              <w:tc>
                <w:tcPr>
                  <w:tcW w:w="1677" w:type="dxa"/>
                  <w:vAlign w:val="center"/>
                </w:tcPr>
                <w:p w:rsidR="00DB0A22" w:rsidRPr="006039CF" w:rsidRDefault="00DB0A22" w:rsidP="00511F86">
                  <w:pPr>
                    <w:rPr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i/>
                      <w:sz w:val="18"/>
                      <w:szCs w:val="18"/>
                      <w:lang w:val="en-US"/>
                    </w:rPr>
                    <w:t>FABD</w:t>
                  </w:r>
                </w:p>
              </w:tc>
              <w:tc>
                <w:tcPr>
                  <w:tcW w:w="2236" w:type="dxa"/>
                  <w:vAlign w:val="center"/>
                </w:tcPr>
                <w:p w:rsidR="00DB0A22" w:rsidRPr="006039CF" w:rsidRDefault="00DB0A22" w:rsidP="00511F86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DB0A22" w:rsidRPr="006039CF" w:rsidRDefault="00DB0A22" w:rsidP="00511F86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B0A22" w:rsidRPr="006039CF" w:rsidTr="00511F86">
        <w:trPr>
          <w:trHeight w:val="2600"/>
        </w:trPr>
        <w:tc>
          <w:tcPr>
            <w:tcW w:w="3750" w:type="dxa"/>
          </w:tcPr>
          <w:p w:rsidR="00DB0A22" w:rsidRPr="006039CF" w:rsidRDefault="00DB0A22" w:rsidP="00511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</w:t>
            </w:r>
            <w:r w:rsidRPr="006039CF">
              <w:rPr>
                <w:sz w:val="18"/>
                <w:szCs w:val="18"/>
              </w:rPr>
              <w:t xml:space="preserve">Дано: </w:t>
            </w:r>
            <w:r w:rsidRPr="006039CF">
              <w:rPr>
                <w:position w:val="-10"/>
                <w:sz w:val="18"/>
                <w:szCs w:val="18"/>
              </w:rPr>
              <w:object w:dxaOrig="1020" w:dyaOrig="300">
                <v:shape id="_x0000_i1041" type="#_x0000_t75" style="width:50.25pt;height:15pt" o:ole="">
                  <v:imagedata r:id="rId9" o:title=""/>
                </v:shape>
                <o:OLEObject Type="Embed" ProgID="Equation.3" ShapeID="_x0000_i1041" DrawAspect="Content" ObjectID="_1416889659" r:id="rId28"/>
              </w:object>
            </w:r>
            <w:r w:rsidRPr="00603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42" type="#_x0000_t75" style="width:28.5pt;height:12.75pt" o:ole="">
                  <v:imagedata r:id="rId11" o:title=""/>
                </v:shape>
                <o:OLEObject Type="Embed" ProgID="Equation.3" ShapeID="_x0000_i1042" DrawAspect="Content" ObjectID="_1416889660" r:id="rId29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43" type="#_x0000_t75" style="width:42pt;height:13.5pt" o:ole="">
                  <v:imagedata r:id="rId13" o:title=""/>
                </v:shape>
                <o:OLEObject Type="Embed" ProgID="Equation.3" ShapeID="_x0000_i1043" DrawAspect="Content" ObjectID="_1416889661" r:id="rId30"/>
              </w:object>
            </w:r>
            <w:r w:rsidRPr="006039CF">
              <w:rPr>
                <w:sz w:val="18"/>
                <w:szCs w:val="18"/>
              </w:rPr>
              <w:t xml:space="preserve">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44" type="#_x0000_t75" style="width:24pt;height:12pt" o:ole="">
                  <v:imagedata r:id="rId15" o:title=""/>
                </v:shape>
                <o:OLEObject Type="Embed" ProgID="Equation.3" ShapeID="_x0000_i1044" DrawAspect="Content" ObjectID="_1416889662" r:id="rId31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6039CF">
              <w:rPr>
                <w:position w:val="-4"/>
                <w:sz w:val="18"/>
                <w:szCs w:val="18"/>
              </w:rPr>
              <w:object w:dxaOrig="440" w:dyaOrig="220">
                <v:shape id="_x0000_i1045" type="#_x0000_t75" style="width:21.75pt;height:11.25pt" o:ole="">
                  <v:imagedata r:id="rId17" o:title=""/>
                </v:shape>
                <o:OLEObject Type="Embed" ProgID="Equation.3" ShapeID="_x0000_i1045" DrawAspect="Content" ObjectID="_1416889663" r:id="rId32"/>
              </w:object>
            </w:r>
          </w:p>
          <w:p w:rsidR="00DB0A22" w:rsidRPr="006039CF" w:rsidRDefault="00DB0A22" w:rsidP="00511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232" editas="canvas" style="width:154.9pt;height:84.9pt;mso-position-horizontal-relative:char;mso-position-vertical-relative:line" coordorigin="6357,5193" coordsize="3062,1668">
                  <o:lock v:ext="edit" aspectratio="t"/>
                  <v:shape id="_x0000_s11233" type="#_x0000_t75" style="position:absolute;left:6357;top:5193;width:3062;height:1668" o:preferrelative="f">
                    <v:fill o:detectmouseclick="t"/>
                    <v:path o:extrusionok="t" o:connecttype="none"/>
                    <o:lock v:ext="edit" text="t"/>
                  </v:shape>
                  <v:shape id="_x0000_s11234" type="#_x0000_t202" style="position:absolute;left:7253;top:5193;width:162;height:203" stroked="f">
                    <v:textbox style="mso-next-textbox:#_x0000_s11234;mso-fit-shape-to-text:t" inset="0,0,0,0">
                      <w:txbxContent>
                        <w:p w:rsidR="00DB0A22" w:rsidRPr="00287D02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35" type="#_x0000_t202" style="position:absolute;left:8439;top:6656;width:160;height:205" stroked="f">
                    <v:textbox style="mso-next-textbox:#_x0000_s11235;mso-fit-shape-to-text:t" inset="0,0,0,0">
                      <w:txbxContent>
                        <w:p w:rsidR="00DB0A22" w:rsidRPr="00FB725E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36" type="#_x0000_t202" style="position:absolute;left:7272;top:5991;width:162;height:203" stroked="f">
                    <v:textbox style="mso-next-textbox:#_x0000_s11236;mso-fit-shape-to-text:t" inset="0,0,0,0">
                      <w:txbxContent>
                        <w:p w:rsidR="00DB0A22" w:rsidRPr="00287D02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37" type="#_x0000_t32" style="position:absolute;left:6577;top:6685;width:1782;height:1" o:connectortype="straight"/>
                  <v:shape id="_x0000_s11238" type="#_x0000_t32" style="position:absolute;left:8359;top:6196;width:856;height:491;flip:y" o:connectortype="straight" strokecolor="black [3213]"/>
                  <v:shape id="_x0000_s11239" type="#_x0000_t32" style="position:absolute;left:6577;top:6195;width:857;height:491;flip:y" o:connectortype="straight" strokecolor="black [3213]">
                    <v:stroke dashstyle="dash"/>
                  </v:shape>
                  <v:shape id="_x0000_s11240" type="#_x0000_t32" style="position:absolute;left:7434;top:6194;width:1781;height:1" o:connectortype="straight">
                    <v:stroke dashstyle="dash"/>
                  </v:shape>
                  <v:shape id="_x0000_s11241" type="#_x0000_t202" style="position:absolute;left:6402;top:6462;width:161;height:203" stroked="f">
                    <v:textbox style="mso-next-textbox:#_x0000_s11241;mso-fit-shape-to-text:t" inset="0,0,0,0">
                      <w:txbxContent>
                        <w:p w:rsidR="00DB0A22" w:rsidRPr="00C91A5A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42" type="#_x0000_t32" style="position:absolute;left:7426;top:5228;width:933;height:1463" o:connectortype="straight"/>
                  <v:shape id="_x0000_s11243" type="#_x0000_t32" style="position:absolute;left:7430;top:5244;width:4;height:950" o:connectortype="straight">
                    <v:stroke dashstyle="dash"/>
                  </v:shape>
                  <v:shape id="_x0000_s11244" type="#_x0000_t202" style="position:absolute;left:9215;top:5955;width:162;height:204" stroked="f">
                    <v:textbox style="mso-next-textbox:#_x0000_s11244;mso-fit-shape-to-text:t" inset="0,0,0,0">
                      <w:txbxContent>
                        <w:p w:rsidR="00DB0A22" w:rsidRPr="00287D02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245" type="#_x0000_t32" style="position:absolute;left:7426;top:5233;width:1790;height:961" o:connectortype="straight"/>
                  <v:shape id="_x0000_s11246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DB0A22" w:rsidRPr="006039CF" w:rsidRDefault="00DB0A22" w:rsidP="00511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039CF">
              <w:rPr>
                <w:sz w:val="18"/>
                <w:szCs w:val="18"/>
              </w:rPr>
              <w:t xml:space="preserve"> Дано:</w:t>
            </w:r>
            <w:r w:rsidRPr="006039CF">
              <w:rPr>
                <w:position w:val="-10"/>
                <w:sz w:val="18"/>
                <w:szCs w:val="18"/>
              </w:rPr>
              <w:object w:dxaOrig="1080" w:dyaOrig="300">
                <v:shape id="_x0000_i1046" type="#_x0000_t75" style="width:53.25pt;height:15pt" o:ole="">
                  <v:imagedata r:id="rId19" o:title=""/>
                </v:shape>
                <o:OLEObject Type="Embed" ProgID="Equation.3" ShapeID="_x0000_i1046" DrawAspect="Content" ObjectID="_1416889664" r:id="rId33"/>
              </w:object>
            </w:r>
            <w:r>
              <w:rPr>
                <w:sz w:val="18"/>
                <w:szCs w:val="18"/>
              </w:rPr>
              <w:br/>
            </w:r>
            <w:r w:rsidRPr="006039CF">
              <w:rPr>
                <w:position w:val="-6"/>
                <w:sz w:val="18"/>
                <w:szCs w:val="18"/>
              </w:rPr>
              <w:object w:dxaOrig="560" w:dyaOrig="240">
                <v:shape id="_x0000_i1047" type="#_x0000_t75" style="width:28.5pt;height:12.75pt" o:ole="">
                  <v:imagedata r:id="rId11" o:title=""/>
                </v:shape>
                <o:OLEObject Type="Embed" ProgID="Equation.3" ShapeID="_x0000_i1047" DrawAspect="Content" ObjectID="_1416889665" r:id="rId34"/>
              </w:object>
            </w:r>
            <w:r w:rsidRPr="006039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ромб, где </w:t>
            </w:r>
            <w:r w:rsidRPr="005403A7">
              <w:rPr>
                <w:position w:val="-10"/>
                <w:sz w:val="18"/>
                <w:szCs w:val="18"/>
              </w:rPr>
              <w:object w:dxaOrig="840" w:dyaOrig="279">
                <v:shape id="_x0000_i1048" type="#_x0000_t75" style="width:42pt;height:13.5pt" o:ole="">
                  <v:imagedata r:id="rId22" o:title=""/>
                </v:shape>
                <o:OLEObject Type="Embed" ProgID="Equation.3" ShapeID="_x0000_i1048" DrawAspect="Content" ObjectID="_1416889666" r:id="rId35"/>
              </w:object>
            </w:r>
            <w:r w:rsidRPr="006039CF">
              <w:rPr>
                <w:sz w:val="18"/>
                <w:szCs w:val="18"/>
              </w:rPr>
              <w:t xml:space="preserve">. Постройте угол между плоскостями </w:t>
            </w:r>
            <w:r w:rsidRPr="006039CF">
              <w:rPr>
                <w:position w:val="-6"/>
                <w:sz w:val="18"/>
                <w:szCs w:val="18"/>
              </w:rPr>
              <w:object w:dxaOrig="480" w:dyaOrig="240">
                <v:shape id="_x0000_i1049" type="#_x0000_t75" style="width:24pt;height:12pt" o:ole="">
                  <v:imagedata r:id="rId15" o:title=""/>
                </v:shape>
                <o:OLEObject Type="Embed" ProgID="Equation.3" ShapeID="_x0000_i1049" DrawAspect="Content" ObjectID="_1416889667" r:id="rId36"/>
              </w:object>
            </w:r>
            <w:r w:rsidRPr="006039CF">
              <w:rPr>
                <w:sz w:val="18"/>
                <w:szCs w:val="18"/>
              </w:rPr>
              <w:t xml:space="preserve"> и </w:t>
            </w:r>
            <w:r w:rsidRPr="002650F2">
              <w:rPr>
                <w:position w:val="-6"/>
                <w:sz w:val="18"/>
                <w:szCs w:val="18"/>
              </w:rPr>
              <w:object w:dxaOrig="440" w:dyaOrig="240">
                <v:shape id="_x0000_i1050" type="#_x0000_t75" style="width:21.75pt;height:12pt" o:ole="">
                  <v:imagedata r:id="rId25" o:title=""/>
                </v:shape>
                <o:OLEObject Type="Embed" ProgID="Equation.3" ShapeID="_x0000_i1050" DrawAspect="Content" ObjectID="_1416889668" r:id="rId37"/>
              </w:object>
            </w:r>
          </w:p>
          <w:p w:rsidR="00DB0A22" w:rsidRPr="006039CF" w:rsidRDefault="00DB0A22" w:rsidP="00511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pict>
                <v:group id="_x0000_s11217" editas="canvas" style="width:154.9pt;height:87.8pt;mso-position-horizontal-relative:char;mso-position-vertical-relative:line" coordorigin="6357,5193" coordsize="3062,1725">
                  <o:lock v:ext="edit" aspectratio="t"/>
                  <v:shape id="_x0000_s11218" type="#_x0000_t75" style="position:absolute;left:6357;top:5193;width:3062;height:1725" o:preferrelative="f">
                    <v:fill o:detectmouseclick="t"/>
                    <v:path o:extrusionok="t" o:connecttype="none"/>
                    <o:lock v:ext="edit" text="t"/>
                  </v:shape>
                  <v:shape id="_x0000_s11219" type="#_x0000_t202" style="position:absolute;left:7253;top:5193;width:162;height:203" stroked="f">
                    <v:textbox style="mso-next-textbox:#_x0000_s11219;mso-fit-shape-to-text:t" inset="0,0,0,0">
                      <w:txbxContent>
                        <w:p w:rsidR="00DB0A22" w:rsidRPr="00287D02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220" type="#_x0000_t202" style="position:absolute;left:8439;top:6656;width:160;height:205" stroked="f">
                    <v:textbox style="mso-next-textbox:#_x0000_s11220;mso-fit-shape-to-text:t" inset="0,0,0,0">
                      <w:txbxContent>
                        <w:p w:rsidR="00DB0A22" w:rsidRPr="00FB725E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221" type="#_x0000_t202" style="position:absolute;left:7272;top:5991;width:162;height:203" stroked="f">
                    <v:textbox style="mso-next-textbox:#_x0000_s11221;mso-fit-shape-to-text:t" inset="0,0,0,0">
                      <w:txbxContent>
                        <w:p w:rsidR="00DB0A22" w:rsidRPr="00287D02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222" type="#_x0000_t32" style="position:absolute;left:6577;top:6685;width:1782;height:1" o:connectortype="straight"/>
                  <v:shape id="_x0000_s11223" type="#_x0000_t32" style="position:absolute;left:8359;top:6196;width:856;height:491;flip:y" o:connectortype="straight" strokecolor="black [3213]"/>
                  <v:shape id="_x0000_s11224" type="#_x0000_t32" style="position:absolute;left:6577;top:6195;width:857;height:491;flip:y" o:connectortype="straight" strokecolor="black [3213]">
                    <v:stroke dashstyle="dash"/>
                  </v:shape>
                  <v:shape id="_x0000_s11225" type="#_x0000_t32" style="position:absolute;left:7434;top:6194;width:1781;height:1" o:connectortype="straight">
                    <v:stroke dashstyle="dash"/>
                  </v:shape>
                  <v:shape id="_x0000_s11226" type="#_x0000_t202" style="position:absolute;left:6402;top:6462;width:161;height:203" stroked="f">
                    <v:textbox style="mso-next-textbox:#_x0000_s11226;mso-fit-shape-to-text:t" inset="0,0,0,0">
                      <w:txbxContent>
                        <w:p w:rsidR="00DB0A22" w:rsidRPr="00C91A5A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227" type="#_x0000_t32" style="position:absolute;left:7426;top:5228;width:933;height:1463" o:connectortype="straight"/>
                  <v:shape id="_x0000_s11228" type="#_x0000_t32" style="position:absolute;left:7430;top:5244;width:4;height:950" o:connectortype="straight">
                    <v:stroke dashstyle="dash"/>
                  </v:shape>
                  <v:shape id="_x0000_s11229" type="#_x0000_t202" style="position:absolute;left:9215;top:5955;width:162;height:204" stroked="f">
                    <v:textbox style="mso-next-textbox:#_x0000_s11229;mso-fit-shape-to-text:t" inset="0,0,0,0">
                      <w:txbxContent>
                        <w:p w:rsidR="00DB0A22" w:rsidRPr="00287D02" w:rsidRDefault="00DB0A22" w:rsidP="00DB0A22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230" type="#_x0000_t32" style="position:absolute;left:7426;top:5233;width:1790;height:961" o:connectortype="straight"/>
                  <v:shape id="_x0000_s11231" type="#_x0000_t32" style="position:absolute;left:6587;top:5230;width:840;height:1440;flip:x" o:connectortype="straight"/>
                  <w10:wrap type="none"/>
                  <w10:anchorlock/>
                </v:group>
              </w:pict>
            </w:r>
          </w:p>
        </w:tc>
      </w:tr>
    </w:tbl>
    <w:p w:rsidR="006039CF" w:rsidRPr="002650F2" w:rsidRDefault="006039CF" w:rsidP="00EC4FD9">
      <w:pPr>
        <w:spacing w:after="60"/>
        <w:rPr>
          <w:sz w:val="6"/>
          <w:szCs w:val="6"/>
          <w:lang w:val="en-US"/>
        </w:rPr>
      </w:pPr>
    </w:p>
    <w:sectPr w:rsidR="006039CF" w:rsidRPr="002650F2" w:rsidSect="0041244C">
      <w:pgSz w:w="8391" w:h="11907" w:code="11"/>
      <w:pgMar w:top="397" w:right="567" w:bottom="397" w:left="567" w:header="709" w:footer="709" w:gutter="0"/>
      <w:cols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CF7" w:rsidRDefault="008A4CF7" w:rsidP="006039CF">
      <w:r>
        <w:separator/>
      </w:r>
    </w:p>
  </w:endnote>
  <w:endnote w:type="continuationSeparator" w:id="0">
    <w:p w:rsidR="008A4CF7" w:rsidRDefault="008A4CF7" w:rsidP="0060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CF7" w:rsidRDefault="008A4CF7" w:rsidP="006039CF">
      <w:r>
        <w:separator/>
      </w:r>
    </w:p>
  </w:footnote>
  <w:footnote w:type="continuationSeparator" w:id="0">
    <w:p w:rsidR="008A4CF7" w:rsidRDefault="008A4CF7" w:rsidP="0060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B36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B3BCC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F621F0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A6B36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93A65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5DF61FE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E4C42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autoHyphenation/>
  <w:hyphenationZone w:val="357"/>
  <w:doNotHyphenateCaps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1780"/>
    <w:rsid w:val="000F04BD"/>
    <w:rsid w:val="001123B8"/>
    <w:rsid w:val="00151335"/>
    <w:rsid w:val="00181780"/>
    <w:rsid w:val="001C3C6E"/>
    <w:rsid w:val="001D6BB5"/>
    <w:rsid w:val="001E7D3E"/>
    <w:rsid w:val="001F0241"/>
    <w:rsid w:val="00205762"/>
    <w:rsid w:val="00213573"/>
    <w:rsid w:val="00215EE4"/>
    <w:rsid w:val="00220ECC"/>
    <w:rsid w:val="002650F2"/>
    <w:rsid w:val="00287D02"/>
    <w:rsid w:val="002B7B06"/>
    <w:rsid w:val="002D6B64"/>
    <w:rsid w:val="002E0192"/>
    <w:rsid w:val="00360A67"/>
    <w:rsid w:val="003938FA"/>
    <w:rsid w:val="003A6C48"/>
    <w:rsid w:val="003B281A"/>
    <w:rsid w:val="003F2337"/>
    <w:rsid w:val="0041244C"/>
    <w:rsid w:val="004746BB"/>
    <w:rsid w:val="00480EB6"/>
    <w:rsid w:val="004F12A7"/>
    <w:rsid w:val="004F6250"/>
    <w:rsid w:val="0053099A"/>
    <w:rsid w:val="005403A7"/>
    <w:rsid w:val="005F3536"/>
    <w:rsid w:val="006039CF"/>
    <w:rsid w:val="006073A2"/>
    <w:rsid w:val="0064158A"/>
    <w:rsid w:val="00656364"/>
    <w:rsid w:val="006652B1"/>
    <w:rsid w:val="006A3467"/>
    <w:rsid w:val="006E2444"/>
    <w:rsid w:val="0072609B"/>
    <w:rsid w:val="00741E7A"/>
    <w:rsid w:val="00745726"/>
    <w:rsid w:val="00745F11"/>
    <w:rsid w:val="00770BA8"/>
    <w:rsid w:val="007C1972"/>
    <w:rsid w:val="007F5F80"/>
    <w:rsid w:val="00843699"/>
    <w:rsid w:val="008446E8"/>
    <w:rsid w:val="00845393"/>
    <w:rsid w:val="008A4CF7"/>
    <w:rsid w:val="008C1827"/>
    <w:rsid w:val="008E1A7F"/>
    <w:rsid w:val="00955734"/>
    <w:rsid w:val="009A2954"/>
    <w:rsid w:val="00A30A02"/>
    <w:rsid w:val="00A60194"/>
    <w:rsid w:val="00A8384C"/>
    <w:rsid w:val="00AA5ED0"/>
    <w:rsid w:val="00AE31C4"/>
    <w:rsid w:val="00AF1815"/>
    <w:rsid w:val="00B160CB"/>
    <w:rsid w:val="00B23E67"/>
    <w:rsid w:val="00C15A67"/>
    <w:rsid w:val="00C37367"/>
    <w:rsid w:val="00C91A5A"/>
    <w:rsid w:val="00CA265B"/>
    <w:rsid w:val="00CC6014"/>
    <w:rsid w:val="00CF1ED6"/>
    <w:rsid w:val="00D45864"/>
    <w:rsid w:val="00D70447"/>
    <w:rsid w:val="00D71982"/>
    <w:rsid w:val="00D92139"/>
    <w:rsid w:val="00DB0A22"/>
    <w:rsid w:val="00E3392A"/>
    <w:rsid w:val="00E46E64"/>
    <w:rsid w:val="00E75849"/>
    <w:rsid w:val="00E91538"/>
    <w:rsid w:val="00EA2E8B"/>
    <w:rsid w:val="00EC4FD9"/>
    <w:rsid w:val="00F00B2A"/>
    <w:rsid w:val="00F23A05"/>
    <w:rsid w:val="00F36517"/>
    <w:rsid w:val="00F50B96"/>
    <w:rsid w:val="00F766DB"/>
    <w:rsid w:val="00FB725E"/>
    <w:rsid w:val="00FD3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2412]" strokecolor="none [3213]"/>
    </o:shapedefaults>
    <o:shapelayout v:ext="edit">
      <o:idmap v:ext="edit" data="1,10"/>
      <o:rules v:ext="edit">
        <o:r id="V:Rule50" type="connector" idref="#_x0000_s11139"/>
        <o:r id="V:Rule51" type="connector" idref="#_x0000_s11154"/>
        <o:r id="V:Rule52" type="connector" idref="#_x0000_s11148"/>
        <o:r id="V:Rule54" type="connector" idref="#_x0000_s11132"/>
        <o:r id="V:Rule55" type="connector" idref="#_x0000_s11165"/>
        <o:r id="V:Rule58" type="connector" idref="#_x0000_s11147"/>
        <o:r id="V:Rule59" type="connector" idref="#_x0000_s11167"/>
        <o:r id="V:Rule61" type="connector" idref="#_x0000_s11140"/>
        <o:r id="V:Rule64" type="connector" idref="#_x0000_s11151"/>
        <o:r id="V:Rule65" type="connector" idref="#_x0000_s11134"/>
        <o:r id="V:Rule66" type="connector" idref="#_x0000_s11146"/>
        <o:r id="V:Rule67" type="connector" idref="#_x0000_s11169"/>
        <o:r id="V:Rule68" type="connector" idref="#_x0000_s11137"/>
        <o:r id="V:Rule69" type="connector" idref="#_x0000_s11133"/>
        <o:r id="V:Rule71" type="connector" idref="#_x0000_s11136"/>
        <o:r id="V:Rule74" type="connector" idref="#_x0000_s11168"/>
        <o:r id="V:Rule76" type="connector" idref="#_x0000_s11155"/>
        <o:r id="V:Rule78" type="connector" idref="#_x0000_s11131"/>
        <o:r id="V:Rule81" type="connector" idref="#_x0000_s11152"/>
        <o:r id="V:Rule84" type="connector" idref="#_x0000_s11149"/>
        <o:r id="V:Rule86" type="connector" idref="#_x0000_s11163"/>
        <o:r id="V:Rule90" type="connector" idref="#_x0000_s11172"/>
        <o:r id="V:Rule94" type="connector" idref="#_x0000_s11166"/>
        <o:r id="V:Rule95" type="connector" idref="#_x0000_s11164"/>
        <o:r id="V:Rule97" type="connector" idref="#_x0000_s11230"/>
        <o:r id="V:Rule98" type="connector" idref="#_x0000_s11245"/>
        <o:r id="V:Rule99" type="connector" idref="#_x0000_s11239"/>
        <o:r id="V:Rule100" type="connector" idref="#_x0000_s11223"/>
        <o:r id="V:Rule101" type="connector" idref="#_x0000_s11256"/>
        <o:r id="V:Rule102" type="connector" idref="#_x0000_s11238"/>
        <o:r id="V:Rule103" type="connector" idref="#_x0000_s11258"/>
        <o:r id="V:Rule104" type="connector" idref="#_x0000_s11231"/>
        <o:r id="V:Rule105" type="connector" idref="#_x0000_s11242"/>
        <o:r id="V:Rule106" type="connector" idref="#_x0000_s11225"/>
        <o:r id="V:Rule107" type="connector" idref="#_x0000_s11237"/>
        <o:r id="V:Rule108" type="connector" idref="#_x0000_s11260"/>
        <o:r id="V:Rule109" type="connector" idref="#_x0000_s11228"/>
        <o:r id="V:Rule110" type="connector" idref="#_x0000_s11224"/>
        <o:r id="V:Rule111" type="connector" idref="#_x0000_s11227"/>
        <o:r id="V:Rule112" type="connector" idref="#_x0000_s11259"/>
        <o:r id="V:Rule113" type="connector" idref="#_x0000_s11246"/>
        <o:r id="V:Rule114" type="connector" idref="#_x0000_s11222"/>
        <o:r id="V:Rule115" type="connector" idref="#_x0000_s11243"/>
        <o:r id="V:Rule116" type="connector" idref="#_x0000_s11240"/>
        <o:r id="V:Rule117" type="connector" idref="#_x0000_s11254"/>
        <o:r id="V:Rule118" type="connector" idref="#_x0000_s11263"/>
        <o:r id="V:Rule119" type="connector" idref="#_x0000_s11257"/>
        <o:r id="V:Rule120" type="connector" idref="#_x0000_s112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4"/>
    <w:pPr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9CF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6039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9CF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8E1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oleObject" Target="embeddings/oleObject18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2012-06-04T19:55:00Z</cp:lastPrinted>
  <dcterms:created xsi:type="dcterms:W3CDTF">2012-12-13T01:32:00Z</dcterms:created>
  <dcterms:modified xsi:type="dcterms:W3CDTF">2012-12-13T01:35:00Z</dcterms:modified>
</cp:coreProperties>
</file>